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D6A22" w:rsidTr="00CD6A22" w14:paraId="44B37FC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A22" w:rsidRDefault="00CD6A22" w14:paraId="56F584BF" w14:textId="3DC0F62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6A22" w:rsidRDefault="00CD6A22" w14:paraId="23F26D6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D6A22" w:rsidRDefault="00CD6A22" w14:paraId="265ADB7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D6A22" w:rsidRDefault="00CD6A22" w14:paraId="06A2F53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D6A22" w:rsidRDefault="00CD6A22" w14:paraId="34A54E2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D6A22" w:rsidP="00CD6A22" w:rsidRDefault="00CD6A22" w14:paraId="353A318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D6A22" w:rsidP="00CD6A22" w:rsidRDefault="00CD6A22" w14:paraId="148A533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D6A22" w:rsidP="00CD6A22" w:rsidRDefault="00CD6A22" w14:paraId="19A7630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St-2711/2019</w:t>
      </w:r>
    </w:p>
    <w:p w:rsidR="00CD6A22" w:rsidP="00CD6A22" w:rsidRDefault="00CD6A22" w14:paraId="458E317F" w14:textId="77777777">
      <w:pPr>
        <w:tabs>
          <w:tab w:val="left" w:pos="709"/>
        </w:tabs>
      </w:pPr>
      <w:r>
        <w:t xml:space="preserve"> </w:t>
      </w:r>
    </w:p>
    <w:p w:rsidR="00CD6A22" w:rsidP="00CD6A22" w:rsidRDefault="00CD6A22" w14:paraId="7B0DB2F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D6A22" w:rsidP="00CD6A22" w:rsidRDefault="00CD6A22" w14:paraId="5796D7A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D6A22" w:rsidP="00CD6A22" w:rsidRDefault="00CD6A22" w14:paraId="50DB6D71" w14:textId="77777777">
      <w:pPr>
        <w:tabs>
          <w:tab w:val="left" w:pos="709"/>
        </w:tabs>
      </w:pPr>
    </w:p>
    <w:p w:rsidR="00CD6A22" w:rsidP="00CD6A22" w:rsidRDefault="00CD6A22" w14:paraId="0D02711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D6A22" w:rsidP="00CD6A22" w:rsidRDefault="00CD6A22" w14:paraId="31B9BF3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D6A22" w:rsidP="00CD6A22" w:rsidRDefault="00CD6A22" w14:paraId="3DEAB4B2" w14:textId="77777777">
      <w:pPr>
        <w:tabs>
          <w:tab w:val="left" w:pos="709"/>
        </w:tabs>
      </w:pPr>
    </w:p>
    <w:p w:rsidR="00CD6A22" w:rsidP="00CD6A22" w:rsidRDefault="00CD6A22" w14:paraId="7022DE3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D6A22" w:rsidP="00CD6A22" w:rsidRDefault="00CD6A22" w14:paraId="04B3BDC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D6A22" w:rsidP="00CD6A22" w:rsidRDefault="00CD6A22" w14:paraId="7E83131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D6A22" w:rsidP="00CD6A22" w:rsidRDefault="00CD6A22" w14:paraId="058036D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D6A22" w:rsidP="00CD6A22" w:rsidRDefault="00CD6A22" w14:paraId="22C5B080" w14:textId="77777777">
      <w:pPr>
        <w:tabs>
          <w:tab w:val="left" w:pos="709"/>
        </w:tabs>
      </w:pPr>
    </w:p>
    <w:p w:rsidR="00CD6A22" w:rsidP="00CD6A22" w:rsidRDefault="00CD6A22" w14:paraId="1510EDC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D6A22" w:rsidP="00CD6A22" w:rsidRDefault="00CD6A22" w14:paraId="457EA583" w14:textId="77777777">
      <w:pPr>
        <w:tabs>
          <w:tab w:val="left" w:pos="709"/>
        </w:tabs>
        <w:jc w:val="both"/>
      </w:pPr>
    </w:p>
    <w:p w:rsidR="00CD6A22" w:rsidP="00CD6A22" w:rsidRDefault="00CD6A22" w14:paraId="26A0719A" w14:textId="77777777">
      <w:pPr>
        <w:tabs>
          <w:tab w:val="left" w:pos="709"/>
        </w:tabs>
      </w:pPr>
      <w:r>
        <w:t xml:space="preserve"> </w:t>
      </w:r>
      <w:r>
        <w:tab/>
        <w:t>13. St-2711/2019</w:t>
      </w:r>
    </w:p>
    <w:p w:rsidR="00CD6A22" w:rsidP="00CD6A22" w:rsidRDefault="00CD6A22" w14:paraId="7432E0B5" w14:textId="77777777">
      <w:pPr>
        <w:tabs>
          <w:tab w:val="left" w:pos="709"/>
        </w:tabs>
      </w:pPr>
    </w:p>
    <w:p w:rsidR="00CD6A22" w:rsidP="00CD6A22" w:rsidRDefault="00CD6A22" w14:paraId="5EE36FB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D6A22" w:rsidP="00CD6A22" w:rsidRDefault="00CD6A22" w14:paraId="5640E7BD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D6A22" w:rsidP="00CD6A22" w:rsidRDefault="00CD6A22" w14:paraId="130722F7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D6A22" w:rsidP="00CD6A22" w:rsidRDefault="00CD6A22" w14:paraId="13D52763" w14:textId="77777777">
      <w:pPr>
        <w:tabs>
          <w:tab w:val="left" w:pos="709"/>
        </w:tabs>
        <w:ind w:firstLine="708"/>
        <w:jc w:val="both"/>
      </w:pPr>
    </w:p>
    <w:p w:rsidR="00CD6A22" w:rsidP="00CD6A22" w:rsidRDefault="00CD6A22" w14:paraId="7354C9A4" w14:textId="77777777">
      <w:pPr>
        <w:tabs>
          <w:tab w:val="left" w:pos="709"/>
        </w:tabs>
        <w:jc w:val="both"/>
      </w:pPr>
      <w:r>
        <w:t xml:space="preserve">protiv </w:t>
      </w:r>
    </w:p>
    <w:p w:rsidR="00CD6A22" w:rsidP="00CD6A22" w:rsidRDefault="00CD6A22" w14:paraId="16C8A02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D6A22" w:rsidP="00CD6A22" w:rsidRDefault="00CD6A22" w14:paraId="29B3B5BB" w14:textId="77777777">
      <w:pPr>
        <w:tabs>
          <w:tab w:val="left" w:pos="709"/>
        </w:tabs>
        <w:ind w:left="708"/>
        <w:jc w:val="both"/>
      </w:pPr>
      <w:r>
        <w:tab/>
        <w:t>TAMARA KVAS jednostavno društvo s ograničenom odgovornošću za ugostiteljstvo, Zagreb, Svilkovići odvojak 8, OIB: 71984027949</w:t>
      </w:r>
    </w:p>
    <w:p w:rsidR="00CD6A22" w:rsidP="00CD6A22" w:rsidRDefault="00CD6A22" w14:paraId="6E4F930F" w14:textId="77777777">
      <w:pPr>
        <w:tabs>
          <w:tab w:val="left" w:pos="709"/>
        </w:tabs>
        <w:ind w:left="708"/>
        <w:jc w:val="both"/>
      </w:pPr>
    </w:p>
    <w:p w:rsidR="00CD6A22" w:rsidP="00CD6A22" w:rsidRDefault="00CD6A22" w14:paraId="7DC9954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D6A22" w:rsidP="00CD6A22" w:rsidRDefault="00CD6A22" w14:paraId="3970446B" w14:textId="77777777">
      <w:pPr>
        <w:tabs>
          <w:tab w:val="left" w:pos="709"/>
        </w:tabs>
        <w:jc w:val="both"/>
      </w:pPr>
    </w:p>
    <w:p w:rsidR="00CD6A22" w:rsidP="00CD6A22" w:rsidRDefault="00CD6A22" w14:paraId="22FD9A4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D6A22" w:rsidP="00CD6A22" w:rsidRDefault="00CD6A22" w14:paraId="76158F94" w14:textId="77777777">
      <w:pPr>
        <w:tabs>
          <w:tab w:val="left" w:pos="709"/>
        </w:tabs>
      </w:pPr>
    </w:p>
    <w:p w:rsidR="00CD6A22" w:rsidP="00CD6A22" w:rsidRDefault="00CD6A22" w14:paraId="34321A8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D6A22" w:rsidP="00CD6A22" w:rsidRDefault="00CD6A22" w14:paraId="013066F7" w14:textId="77777777">
      <w:pPr>
        <w:tabs>
          <w:tab w:val="left" w:pos="709"/>
        </w:tabs>
      </w:pPr>
    </w:p>
    <w:p w:rsidR="00CD6A22" w:rsidP="00CD6A22" w:rsidRDefault="00CD6A22" w14:paraId="38EAD4D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D6A22" w:rsidP="00CD6A22" w:rsidRDefault="00CD6A22" w14:paraId="23F518E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D6A22" w:rsidP="00CD6A22" w:rsidRDefault="00CD6A22" w14:paraId="0CC9031A" w14:textId="77777777">
      <w:pPr>
        <w:tabs>
          <w:tab w:val="left" w:pos="709"/>
        </w:tabs>
      </w:pPr>
    </w:p>
    <w:p w:rsidR="00CD6A22" w:rsidP="00CD6A22" w:rsidRDefault="00CD6A22" w14:paraId="1688C43B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A654D4" w14:textId="0FA654D4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D6A22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6A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6A22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6A22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6A22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6A22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D6A22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6A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D6A22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6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A22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A22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A22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A22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D6A22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6A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6A2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447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St-2711/2019</izvorni_sadrzaj>
    <derivirana_varijabla naziv="DomainObject.Predmet.OznakaBroj_1">St-2711/2019</derivirana_varijabla>
  </DomainObject.Predmet.OznakaBroj>
  <DomainObject.Predmet.OznakaBrojOptuznogAkta>
    <izvorni_sadrzaj>04-06-19-4745</izvorni_sadrzaj>
    <derivirana_varijabla naziv="DomainObject.Predmet.OznakaBrojOptuznogAkta_1">04-06-19-4745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TAMARA KVAS jednostavno društvo s ograničenom odgovornošću za ugostiteljstvo</izvorni_sadrzaj>
    <derivirana_varijabla naziv="DomainObject.Predmet.ProtustrankaFormated_1">  TAMARA KVAS jednostavno društvo s ograničenom odgovornošću za ugostiteljstvo</derivirana_varijabla>
  </DomainObject.Predmet.ProtustrankaFormated>
  <DomainObject.Predmet.ProtustrankaFormatedOIB>
    <izvorni_sadrzaj>  TAMARA KVAS jednostavno društvo s ograničenom odgovornošću za ugostiteljstvo, OIB 71984027949</izvorni_sadrzaj>
    <derivirana_varijabla naziv="DomainObject.Predmet.ProtustrankaFormatedOIB_1">  TAMARA KVAS jednostavno društvo s ograničenom odgovornošću za ugostiteljstvo, OIB 71984027949</derivirana_varijabla>
  </DomainObject.Predmet.ProtustrankaFormatedOIB>
  <DomainObject.Predmet.ProtustrankaFormatedWithAdress>
    <izvorni_sadrzaj> TAMARA KVAS jednostavno društvo s ograničenom odgovornošću za ugostiteljstvo, Svilkovići odvojak 8, 10000 Zagreb</izvorni_sadrzaj>
    <derivirana_varijabla naziv="DomainObject.Predmet.ProtustrankaFormatedWithAdress_1"> TAMARA KVAS jednostavno društvo s ograničenom odgovornošću za ugostiteljstvo, Svilkovići odvojak 8, 10000 Zagreb</derivirana_varijabla>
  </DomainObject.Predmet.ProtustrankaFormatedWithAdress>
  <DomainObject.Predmet.ProtustrankaFormatedWithAdressOIB>
    <izvorni_sadrzaj> TAMARA KVAS jednostavno društvo s ograničenom odgovornošću za ugostiteljstvo, OIB 71984027949, Svilkovići odvojak 8, 10000 Zagreb</izvorni_sadrzaj>
    <derivirana_varijabla naziv="DomainObject.Predmet.ProtustrankaFormatedWithAdressOIB_1"> TAMARA KVAS jednostavno društvo s ograničenom odgovornošću za ugostiteljstvo, OIB 71984027949, Svilkovići odvojak 8, 10000 Zagreb</derivirana_varijabla>
  </DomainObject.Predmet.ProtustrankaFormatedWithAdressOIB>
  <DomainObject.Predmet.ProtustrankaWithAdress>
    <izvorni_sadrzaj>TAMARA KVAS jednostavno društvo s ograničenom odgovornošću za ugostiteljstvo Svilkovići odvojak 8, 10000 Zagreb</izvorni_sadrzaj>
    <derivirana_varijabla naziv="DomainObject.Predmet.ProtustrankaWithAdress_1">TAMARA KVAS jednostavno društvo s ograničenom odgovornošću za ugostiteljstvo Svilkovići odvojak 8, 10000 Zagreb</derivirana_varijabla>
  </DomainObject.Predmet.ProtustrankaWithAdress>
  <DomainObject.Predmet.ProtustrankaWithAdressOIB>
    <izvorni_sadrzaj>TAMARA KVAS jednostavno društvo s ograničenom odgovornošću za ugostiteljstvo, OIB 71984027949, Svilkovići odvojak 8, 10000 Zagreb</izvorni_sadrzaj>
    <derivirana_varijabla naziv="DomainObject.Predmet.ProtustrankaWithAdressOIB_1">TAMARA KVAS jednostavno društvo s ograničenom odgovornošću za ugostiteljstvo, OIB 71984027949, Svilkovići odvojak 8, 10000 Zagreb</derivirana_varijabla>
  </DomainObject.Predmet.ProtustrankaWithAdressOIB>
  <DomainObject.Predmet.ProtustrankaNazivFormated>
    <izvorni_sadrzaj>TAMARA KVAS jednostavno društvo s ograničenom odgovornošću za ugostiteljstvo</izvorni_sadrzaj>
    <derivirana_varijabla naziv="DomainObject.Predmet.ProtustrankaNazivFormated_1">TAMARA KVAS jednostavno društvo s ograničenom odgovornošću za ugostiteljstvo</derivirana_varijabla>
  </DomainObject.Predmet.ProtustrankaNazivFormated>
  <DomainObject.Predmet.ProtustrankaNazivFormatedOIB>
    <izvorni_sadrzaj>TAMARA KVAS jednostavno društvo s ograničenom odgovornošću za ugostiteljstvo, OIB 71984027949</izvorni_sadrzaj>
    <derivirana_varijabla naziv="DomainObject.Predmet.ProtustrankaNazivFormatedOIB_1">TAMARA KVAS jednostavno društvo s ograničenom odgovornošću za ugostiteljstvo, OIB 71984027949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TAMARA KVAS jednostavno društvo s ograničenom odgovornošću za ugostiteljstvo</item>
    </izvorni_sadrzaj>
    <derivirana_varijabla naziv="DomainObject.Predmet.ProtuStrankaListFormated_1">
      <item>TAMARA KVAS jednostavno društvo s ograničenom odgovornošću za ugostiteljstvo</item>
    </derivirana_varijabla>
  </DomainObject.Predmet.ProtuStrankaListFormated>
  <DomainObject.Predmet.ProtuStrankaListFormatedOIB>
    <izvorni_sadrzaj>
      <item>TAMARA KVAS jednostavno društvo s ograničenom odgovornošću za ugostiteljstvo, OIB 71984027949</item>
    </izvorni_sadrzaj>
    <derivirana_varijabla naziv="DomainObject.Predmet.ProtuStrankaListFormatedOIB_1">
      <item>TAMARA KVAS jednostavno društvo s ograničenom odgovornošću za ugostiteljstvo, OIB 71984027949</item>
    </derivirana_varijabla>
  </DomainObject.Predmet.ProtuStrankaListFormatedOIB>
  <DomainObject.Predmet.ProtuStrankaListFormatedWithAdress>
    <izvorni_sadrzaj>
      <item>TAMARA KVAS jednostavno društvo s ograničenom odgovornošću za ugostiteljstvo, Svilkovići odvojak 8, 10000 Zagreb</item>
    </izvorni_sadrzaj>
    <derivirana_varijabla naziv="DomainObject.Predmet.ProtuStrankaListFormatedWithAdress_1">
      <item>TAMARA KVAS jednostavno društvo s ograničenom odgovornošću za ugostiteljstvo, Svilkovići odvojak 8, 10000 Zagreb</item>
    </derivirana_varijabla>
  </DomainObject.Predmet.ProtuStrankaListFormatedWithAdress>
  <DomainObject.Predmet.ProtuStrankaListFormatedWithAdressOIB>
    <izvorni_sadrzaj>
      <item>TAMARA KVAS jednostavno društvo s ograničenom odgovornošću za ugostiteljstvo, OIB 71984027949, Svilkovići odvojak 8, 10000 Zagreb</item>
    </izvorni_sadrzaj>
    <derivirana_varijabla naziv="DomainObject.Predmet.ProtuStrankaListFormatedWithAdressOIB_1">
      <item>TAMARA KVAS jednostavno društvo s ograničenom odgovornošću za ugostiteljstvo, OIB 71984027949, Svilkovići odvojak 8, 10000 Zagreb</item>
    </derivirana_varijabla>
  </DomainObject.Predmet.ProtuStrankaListFormatedWithAdressOIB>
  <DomainObject.Predmet.ProtuStrankaListNazivFormated>
    <izvorni_sadrzaj>
      <item>TAMARA KVAS jednostavno društvo s ograničenom odgovornošću za ugostiteljstvo</item>
    </izvorni_sadrzaj>
    <derivirana_varijabla naziv="DomainObject.Predmet.ProtuStrankaListNazivFormated_1">
      <item>TAMARA KVAS jednostavno društvo s ograničenom odgovornošću za ugostiteljstvo</item>
    </derivirana_varijabla>
  </DomainObject.Predmet.ProtuStrankaListNazivFormated>
  <DomainObject.Predmet.ProtuStrankaListNazivFormatedOIB>
    <izvorni_sadrzaj>
      <item>TAMARA KVAS jednostavno društvo s ograničenom odgovornošću za ugostiteljstvo, OIB 71984027949</item>
    </izvorni_sadrzaj>
    <derivirana_varijabla naziv="DomainObject.Predmet.ProtuStrankaListNazivFormatedOIB_1">
      <item>TAMARA KVAS jednostavno društvo s ograničenom odgovornošću za ugostiteljstvo, OIB 71984027949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TAMARA KVAS jednostavno društvo s ograničenom odgovornošću za ugostiteljstvo</izvorni_sadrzaj>
    <derivirana_varijabla naziv="DomainObject.Predmet.ProtustrankaIDrugi_1">TAMARA KVAS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TAMARA KVAS jednostavno društvo s ograničenom odgovornošću za ugostiteljstvo, OIB 71984027949, Svilkovići odvojak 8, 10000 Zagreb</izvorni_sadrzaj>
    <derivirana_varijabla naziv="DomainObject.Predmet.ProtustrankaIDrugiAdressOIB_1">TAMARA KVAS jednostavno društvo s ograničenom odgovornošću za ugostiteljstvo, OIB 71984027949, Svilkovići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KVAS jednostavno društvo s ograničenom odgovornošću za ugostiteljstvo</item>
      <item>Financijska agencija</item>
    </izvorni_sadrzaj>
    <derivirana_varijabla naziv="DomainObject.Predmet.SudioniciListNaziv_1">
      <item>TAMARA KVAS jednostavno društvo s ograničenom odgovornošću za ugostiteljstvo</item>
      <item>Financijska agencija</item>
    </derivirana_varijabla>
  </DomainObject.Predmet.SudioniciListNaziv>
  <DomainObject.Predmet.SudioniciListAdressOIB>
    <izvorni_sadrzaj>
      <item>TAMARA KVAS jednostavno društvo s ograničenom odgovornošću za ugostiteljstvo, OIB 71984027949, Svilkovići odvojak 8,10000 Zagreb</item>
      <item>Financijska agencija, OIB 85821130368, TRG SVIBANJSKIH ŽRTAVA 1995. 1,10000 Zagreb</item>
    </izvorni_sadrzaj>
    <derivirana_varijabla naziv="DomainObject.Predmet.SudioniciListAdressOIB_1">
      <item>TAMARA KVAS jednostavno društvo s ograničenom odgovornošću za ugostiteljstvo, OIB 71984027949, Svilkovići odvojak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71984027949</item>
      <item>, OIB 85821130368</item>
    </izvorni_sadrzaj>
    <derivirana_varijabla naziv="DomainObject.Predmet.SudioniciListNazivOIB_1">
      <item>, OIB 71984027949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875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